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62B04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JUDE</w:t>
      </w:r>
      <w:r>
        <w:rPr>
          <w:rFonts w:cs="Times New Roman"/>
          <w:szCs w:val="24"/>
        </w:rPr>
        <w:t xml:space="preserve">        (fl.1483)</w:t>
      </w:r>
    </w:p>
    <w:p w14:paraId="2D7D0328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Great Baddow, Essex. Tanner.</w:t>
      </w:r>
    </w:p>
    <w:p w14:paraId="2FEEF30B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</w:p>
    <w:p w14:paraId="7CEEBAD8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</w:p>
    <w:p w14:paraId="6D82E61B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Raulyn</w:t>
      </w:r>
      <w:proofErr w:type="spellEnd"/>
      <w:r>
        <w:rPr>
          <w:rFonts w:cs="Times New Roman"/>
          <w:szCs w:val="24"/>
        </w:rPr>
        <w:t xml:space="preserve">(q.v.), Michael </w:t>
      </w:r>
      <w:proofErr w:type="spellStart"/>
      <w:r>
        <w:rPr>
          <w:rFonts w:cs="Times New Roman"/>
          <w:szCs w:val="24"/>
        </w:rPr>
        <w:t>Wynchecombe</w:t>
      </w:r>
      <w:proofErr w:type="spellEnd"/>
      <w:r>
        <w:rPr>
          <w:rFonts w:cs="Times New Roman"/>
          <w:szCs w:val="24"/>
        </w:rPr>
        <w:t>(q.v.) and his wife, Isabel(q.v.),</w:t>
      </w:r>
    </w:p>
    <w:p w14:paraId="51C27A8A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the executors of John </w:t>
      </w:r>
      <w:proofErr w:type="spellStart"/>
      <w:r>
        <w:rPr>
          <w:rFonts w:cs="Times New Roman"/>
          <w:szCs w:val="24"/>
        </w:rPr>
        <w:t>Smallwode</w:t>
      </w:r>
      <w:proofErr w:type="spellEnd"/>
      <w:r>
        <w:rPr>
          <w:rFonts w:cs="Times New Roman"/>
          <w:szCs w:val="24"/>
        </w:rPr>
        <w:t xml:space="preserve"> of Barking, Essex(q.v.), brought a </w:t>
      </w:r>
    </w:p>
    <w:p w14:paraId="2CE3ED28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plaint of debt against him.</w:t>
      </w:r>
    </w:p>
    <w:p w14:paraId="3F0DD606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0D86A64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</w:p>
    <w:p w14:paraId="5976395F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</w:p>
    <w:p w14:paraId="2783D073" w14:textId="77777777" w:rsidR="004F6884" w:rsidRDefault="004F6884" w:rsidP="004F688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April 2025</w:t>
      </w:r>
    </w:p>
    <w:p w14:paraId="4DE926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DE00" w14:textId="77777777" w:rsidR="004F6884" w:rsidRDefault="004F6884" w:rsidP="009139A6">
      <w:r>
        <w:separator/>
      </w:r>
    </w:p>
  </w:endnote>
  <w:endnote w:type="continuationSeparator" w:id="0">
    <w:p w14:paraId="4E6AB89E" w14:textId="77777777" w:rsidR="004F6884" w:rsidRDefault="004F68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E9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E1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F4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CB52" w14:textId="77777777" w:rsidR="004F6884" w:rsidRDefault="004F6884" w:rsidP="009139A6">
      <w:r>
        <w:separator/>
      </w:r>
    </w:p>
  </w:footnote>
  <w:footnote w:type="continuationSeparator" w:id="0">
    <w:p w14:paraId="37552B25" w14:textId="77777777" w:rsidR="004F6884" w:rsidRDefault="004F68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D5D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1A9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98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884"/>
    <w:rsid w:val="000666E0"/>
    <w:rsid w:val="000A2E7A"/>
    <w:rsid w:val="001307AC"/>
    <w:rsid w:val="00190DFA"/>
    <w:rsid w:val="002510B7"/>
    <w:rsid w:val="00270799"/>
    <w:rsid w:val="002737D5"/>
    <w:rsid w:val="00357E4A"/>
    <w:rsid w:val="004F6884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63B3B"/>
  <w15:chartTrackingRefBased/>
  <w15:docId w15:val="{885695A7-600B-4676-B2BC-3D4CA11B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68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2025-04-27T18:28:00Z</dcterms:created>
  <dcterms:modified xsi:type="dcterms:W3CDTF">2025-04-27T18:29:00Z</dcterms:modified>
</cp:coreProperties>
</file>